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60DDE" w14:textId="77777777" w:rsidR="004245C5" w:rsidRDefault="004245C5" w:rsidP="00424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BLOKKYSWORTH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4A6EBF5C" w14:textId="77777777" w:rsidR="004245C5" w:rsidRDefault="004245C5" w:rsidP="00424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15B011BA" w14:textId="77777777" w:rsidR="004245C5" w:rsidRDefault="004245C5" w:rsidP="00424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A4D63A" w14:textId="77777777" w:rsidR="004245C5" w:rsidRDefault="004245C5" w:rsidP="00424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BB37C0" w14:textId="77777777" w:rsidR="004245C5" w:rsidRDefault="004245C5" w:rsidP="00424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A commission was set up to collect the sum of 25s from him,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56A1EF" w14:textId="77777777" w:rsidR="004245C5" w:rsidRDefault="004245C5" w:rsidP="00424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due to the King in respect of a subsidy granted in the time of Richard II.</w:t>
      </w:r>
    </w:p>
    <w:p w14:paraId="4F8F17DA" w14:textId="77777777" w:rsidR="004245C5" w:rsidRDefault="004245C5" w:rsidP="004245C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p.95)</w:t>
      </w:r>
    </w:p>
    <w:p w14:paraId="3F92F1B8" w14:textId="77777777" w:rsidR="004245C5" w:rsidRDefault="004245C5" w:rsidP="00424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4FEC6D" w14:textId="77777777" w:rsidR="004245C5" w:rsidRDefault="004245C5" w:rsidP="00424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2DB723" w14:textId="77777777" w:rsidR="004245C5" w:rsidRDefault="004245C5" w:rsidP="00424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6B4781B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ED3E" w14:textId="77777777" w:rsidR="004245C5" w:rsidRDefault="004245C5" w:rsidP="009139A6">
      <w:r>
        <w:separator/>
      </w:r>
    </w:p>
  </w:endnote>
  <w:endnote w:type="continuationSeparator" w:id="0">
    <w:p w14:paraId="1408DE0B" w14:textId="77777777" w:rsidR="004245C5" w:rsidRDefault="004245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22B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E08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578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7A5AA" w14:textId="77777777" w:rsidR="004245C5" w:rsidRDefault="004245C5" w:rsidP="009139A6">
      <w:r>
        <w:separator/>
      </w:r>
    </w:p>
  </w:footnote>
  <w:footnote w:type="continuationSeparator" w:id="0">
    <w:p w14:paraId="5A7BE75B" w14:textId="77777777" w:rsidR="004245C5" w:rsidRDefault="004245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A29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A27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07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C5"/>
    <w:rsid w:val="000666E0"/>
    <w:rsid w:val="002510B7"/>
    <w:rsid w:val="004245C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D1910"/>
  <w15:chartTrackingRefBased/>
  <w15:docId w15:val="{1E97314D-3B00-422E-B31B-199352A8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2021-05-01T20:22:00Z</dcterms:created>
  <dcterms:modified xsi:type="dcterms:W3CDTF">2021-05-01T20:23:00Z</dcterms:modified>
</cp:coreProperties>
</file>